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F2AED9" w14:textId="77777777" w:rsidR="0011419A" w:rsidRDefault="00A11B6E" w:rsidP="00A03B27">
      <w:pPr>
        <w:pStyle w:val="Title"/>
        <w:spacing w:after="0"/>
      </w:pPr>
      <w:r>
        <w:t>Visa Entitlements Comparison</w:t>
      </w: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3823"/>
        <w:gridCol w:w="2268"/>
        <w:gridCol w:w="2409"/>
        <w:gridCol w:w="1985"/>
        <w:gridCol w:w="1559"/>
        <w:gridCol w:w="1985"/>
      </w:tblGrid>
      <w:tr w:rsidR="00A11B6E" w14:paraId="59D9CBB5" w14:textId="77777777" w:rsidTr="00A03B27">
        <w:tc>
          <w:tcPr>
            <w:tcW w:w="3823" w:type="dxa"/>
          </w:tcPr>
          <w:p w14:paraId="1B2A74FB" w14:textId="77777777" w:rsidR="00A11B6E" w:rsidRDefault="00A11B6E" w:rsidP="00A03B27">
            <w:pPr>
              <w:pStyle w:val="Heading1"/>
              <w:spacing w:after="0"/>
            </w:pPr>
            <w:r>
              <w:t>Visa</w:t>
            </w:r>
          </w:p>
        </w:tc>
        <w:tc>
          <w:tcPr>
            <w:tcW w:w="2268" w:type="dxa"/>
          </w:tcPr>
          <w:p w14:paraId="46D672DC" w14:textId="77777777" w:rsidR="00A11B6E" w:rsidRDefault="00A11B6E" w:rsidP="00A03B27">
            <w:pPr>
              <w:pStyle w:val="Heading1"/>
              <w:spacing w:after="0"/>
            </w:pPr>
            <w:r>
              <w:t>Recognised as refugees by Australia?</w:t>
            </w:r>
          </w:p>
        </w:tc>
        <w:tc>
          <w:tcPr>
            <w:tcW w:w="2409" w:type="dxa"/>
          </w:tcPr>
          <w:p w14:paraId="2C014C2C" w14:textId="77777777" w:rsidR="00A11B6E" w:rsidRDefault="00A11B6E" w:rsidP="00A03B27">
            <w:pPr>
              <w:pStyle w:val="Heading1"/>
              <w:spacing w:after="0"/>
            </w:pPr>
            <w:r>
              <w:t>Duration of visa</w:t>
            </w:r>
          </w:p>
        </w:tc>
        <w:tc>
          <w:tcPr>
            <w:tcW w:w="1985" w:type="dxa"/>
          </w:tcPr>
          <w:p w14:paraId="48D3FD30" w14:textId="77777777" w:rsidR="00A11B6E" w:rsidRDefault="00A11B6E" w:rsidP="00A03B27">
            <w:pPr>
              <w:pStyle w:val="Heading1"/>
              <w:spacing w:after="0"/>
            </w:pPr>
            <w:r>
              <w:t>Access to federal income support?</w:t>
            </w:r>
          </w:p>
        </w:tc>
        <w:tc>
          <w:tcPr>
            <w:tcW w:w="1559" w:type="dxa"/>
          </w:tcPr>
          <w:p w14:paraId="07A5060A" w14:textId="77777777" w:rsidR="00A11B6E" w:rsidRDefault="00A11B6E" w:rsidP="00A03B27">
            <w:pPr>
              <w:pStyle w:val="Heading1"/>
              <w:spacing w:after="0"/>
            </w:pPr>
            <w:r>
              <w:t>Right to work?</w:t>
            </w:r>
          </w:p>
        </w:tc>
        <w:tc>
          <w:tcPr>
            <w:tcW w:w="1985" w:type="dxa"/>
          </w:tcPr>
          <w:p w14:paraId="60E55AD0" w14:textId="77777777" w:rsidR="00A11B6E" w:rsidRDefault="00A11B6E" w:rsidP="00A03B27">
            <w:pPr>
              <w:pStyle w:val="Heading1"/>
              <w:spacing w:after="0"/>
            </w:pPr>
            <w:r>
              <w:t>Access to settlement support?</w:t>
            </w:r>
          </w:p>
        </w:tc>
      </w:tr>
      <w:tr w:rsidR="00A11B6E" w14:paraId="107D1005" w14:textId="77777777" w:rsidTr="00A03B27">
        <w:trPr>
          <w:trHeight w:val="520"/>
        </w:trPr>
        <w:tc>
          <w:tcPr>
            <w:tcW w:w="3823" w:type="dxa"/>
          </w:tcPr>
          <w:p w14:paraId="1368B90C" w14:textId="77777777" w:rsidR="00A11B6E" w:rsidRDefault="00A11B6E" w:rsidP="00A03B27">
            <w:pPr>
              <w:pStyle w:val="Heading2"/>
              <w:spacing w:after="0"/>
            </w:pPr>
            <w:r>
              <w:t>Offshore protection visas (subclass 200-204)</w:t>
            </w:r>
          </w:p>
        </w:tc>
        <w:tc>
          <w:tcPr>
            <w:tcW w:w="2268" w:type="dxa"/>
          </w:tcPr>
          <w:p w14:paraId="338FB01E" w14:textId="77777777" w:rsidR="00A11B6E" w:rsidRDefault="00A11B6E" w:rsidP="00A03B27">
            <w:pPr>
              <w:spacing w:after="0"/>
            </w:pPr>
            <w:r>
              <w:t>YES</w:t>
            </w:r>
          </w:p>
        </w:tc>
        <w:tc>
          <w:tcPr>
            <w:tcW w:w="2409" w:type="dxa"/>
          </w:tcPr>
          <w:p w14:paraId="2A642F90" w14:textId="77777777" w:rsidR="00A11B6E" w:rsidRDefault="00E37FC1" w:rsidP="00A03B27">
            <w:pPr>
              <w:spacing w:after="0"/>
            </w:pPr>
            <w:r>
              <w:t>Permanent</w:t>
            </w:r>
          </w:p>
        </w:tc>
        <w:tc>
          <w:tcPr>
            <w:tcW w:w="1985" w:type="dxa"/>
          </w:tcPr>
          <w:p w14:paraId="608177C9" w14:textId="77777777" w:rsidR="00A11B6E" w:rsidRDefault="00E37FC1" w:rsidP="00A03B27">
            <w:pPr>
              <w:spacing w:after="0"/>
            </w:pPr>
            <w:r>
              <w:t>YES</w:t>
            </w:r>
          </w:p>
        </w:tc>
        <w:tc>
          <w:tcPr>
            <w:tcW w:w="1559" w:type="dxa"/>
          </w:tcPr>
          <w:p w14:paraId="61DD3701" w14:textId="77777777" w:rsidR="00A11B6E" w:rsidRDefault="00D914A8" w:rsidP="00A03B27">
            <w:pPr>
              <w:spacing w:after="0"/>
            </w:pPr>
            <w:r>
              <w:t>YES</w:t>
            </w:r>
          </w:p>
        </w:tc>
        <w:tc>
          <w:tcPr>
            <w:tcW w:w="1985" w:type="dxa"/>
          </w:tcPr>
          <w:p w14:paraId="7E940B29" w14:textId="77777777" w:rsidR="00A11B6E" w:rsidRDefault="00D914A8" w:rsidP="00A03B27">
            <w:pPr>
              <w:spacing w:after="0"/>
            </w:pPr>
            <w:r>
              <w:t>YES</w:t>
            </w:r>
          </w:p>
        </w:tc>
      </w:tr>
      <w:tr w:rsidR="00A11B6E" w14:paraId="46839338" w14:textId="77777777" w:rsidTr="00A03B27">
        <w:tc>
          <w:tcPr>
            <w:tcW w:w="3823" w:type="dxa"/>
          </w:tcPr>
          <w:p w14:paraId="28DC477D" w14:textId="4CD4C0A7" w:rsidR="00A11B6E" w:rsidRDefault="00A11B6E" w:rsidP="00A03B27">
            <w:pPr>
              <w:pStyle w:val="Heading2"/>
              <w:spacing w:after="0"/>
            </w:pPr>
            <w:r>
              <w:t>Onshore protection visa (subclass 866)</w:t>
            </w:r>
          </w:p>
        </w:tc>
        <w:tc>
          <w:tcPr>
            <w:tcW w:w="2268" w:type="dxa"/>
          </w:tcPr>
          <w:p w14:paraId="25AF5EAD" w14:textId="77777777" w:rsidR="00A11B6E" w:rsidRDefault="00A11B6E" w:rsidP="00A03B27">
            <w:pPr>
              <w:spacing w:after="0"/>
            </w:pPr>
            <w:r>
              <w:t>YES</w:t>
            </w:r>
          </w:p>
        </w:tc>
        <w:tc>
          <w:tcPr>
            <w:tcW w:w="2409" w:type="dxa"/>
          </w:tcPr>
          <w:p w14:paraId="53CFEBA3" w14:textId="77777777" w:rsidR="00A11B6E" w:rsidRDefault="00E37FC1" w:rsidP="00A03B27">
            <w:pPr>
              <w:spacing w:after="0"/>
            </w:pPr>
            <w:r>
              <w:t>Permanent</w:t>
            </w:r>
          </w:p>
        </w:tc>
        <w:tc>
          <w:tcPr>
            <w:tcW w:w="1985" w:type="dxa"/>
          </w:tcPr>
          <w:p w14:paraId="6A8FAF6B" w14:textId="77777777" w:rsidR="00A11B6E" w:rsidRDefault="00E37FC1" w:rsidP="00A03B27">
            <w:pPr>
              <w:spacing w:after="0"/>
            </w:pPr>
            <w:r>
              <w:t>YES</w:t>
            </w:r>
          </w:p>
        </w:tc>
        <w:tc>
          <w:tcPr>
            <w:tcW w:w="1559" w:type="dxa"/>
          </w:tcPr>
          <w:p w14:paraId="25498898" w14:textId="77777777" w:rsidR="00A11B6E" w:rsidRDefault="00D914A8" w:rsidP="00A03B27">
            <w:pPr>
              <w:spacing w:after="0"/>
            </w:pPr>
            <w:r>
              <w:t>YES</w:t>
            </w:r>
          </w:p>
        </w:tc>
        <w:tc>
          <w:tcPr>
            <w:tcW w:w="1985" w:type="dxa"/>
          </w:tcPr>
          <w:p w14:paraId="1109F834" w14:textId="77777777" w:rsidR="00A11B6E" w:rsidRDefault="00D914A8" w:rsidP="00A03B27">
            <w:pPr>
              <w:spacing w:after="0"/>
            </w:pPr>
            <w:r>
              <w:t>YES</w:t>
            </w:r>
          </w:p>
        </w:tc>
      </w:tr>
      <w:tr w:rsidR="00D914A8" w14:paraId="2A90266C" w14:textId="77777777" w:rsidTr="00A03B27">
        <w:trPr>
          <w:trHeight w:val="908"/>
        </w:trPr>
        <w:tc>
          <w:tcPr>
            <w:tcW w:w="3823" w:type="dxa"/>
          </w:tcPr>
          <w:p w14:paraId="40B3AB41" w14:textId="77777777" w:rsidR="00D914A8" w:rsidRDefault="00D914A8" w:rsidP="00A03B27">
            <w:pPr>
              <w:pStyle w:val="Heading2"/>
              <w:spacing w:after="0"/>
            </w:pPr>
            <w:r>
              <w:t>Community Support Program</w:t>
            </w:r>
          </w:p>
        </w:tc>
        <w:tc>
          <w:tcPr>
            <w:tcW w:w="2268" w:type="dxa"/>
          </w:tcPr>
          <w:p w14:paraId="47BDA345" w14:textId="77777777" w:rsidR="00D914A8" w:rsidRDefault="00D914A8" w:rsidP="00A03B27">
            <w:pPr>
              <w:spacing w:after="0"/>
            </w:pPr>
            <w:r>
              <w:t>YES</w:t>
            </w:r>
          </w:p>
        </w:tc>
        <w:tc>
          <w:tcPr>
            <w:tcW w:w="2409" w:type="dxa"/>
          </w:tcPr>
          <w:p w14:paraId="512D72EB" w14:textId="77777777" w:rsidR="00D914A8" w:rsidRDefault="00D914A8" w:rsidP="00A03B27">
            <w:pPr>
              <w:spacing w:after="0"/>
            </w:pPr>
            <w:r>
              <w:t>PERMANENT</w:t>
            </w:r>
          </w:p>
        </w:tc>
        <w:tc>
          <w:tcPr>
            <w:tcW w:w="1985" w:type="dxa"/>
          </w:tcPr>
          <w:p w14:paraId="579E8DF1" w14:textId="77777777" w:rsidR="00D914A8" w:rsidRDefault="00D914A8" w:rsidP="00A03B27">
            <w:pPr>
              <w:spacing w:after="0"/>
            </w:pPr>
            <w:r>
              <w:t>YES, but sponsor pays 1</w:t>
            </w:r>
            <w:r w:rsidRPr="00D914A8">
              <w:rPr>
                <w:vertAlign w:val="superscript"/>
              </w:rPr>
              <w:t>st</w:t>
            </w:r>
            <w:r>
              <w:t xml:space="preserve"> year</w:t>
            </w:r>
          </w:p>
        </w:tc>
        <w:tc>
          <w:tcPr>
            <w:tcW w:w="1559" w:type="dxa"/>
          </w:tcPr>
          <w:p w14:paraId="78B837F4" w14:textId="77777777" w:rsidR="00D914A8" w:rsidRDefault="00D914A8" w:rsidP="00A03B27">
            <w:pPr>
              <w:spacing w:after="0"/>
            </w:pPr>
            <w:r>
              <w:t>YES</w:t>
            </w:r>
          </w:p>
        </w:tc>
        <w:tc>
          <w:tcPr>
            <w:tcW w:w="1985" w:type="dxa"/>
          </w:tcPr>
          <w:p w14:paraId="4E4790F0" w14:textId="5786A8FA" w:rsidR="00D914A8" w:rsidRDefault="00D914A8" w:rsidP="00A03B27">
            <w:pPr>
              <w:spacing w:after="0"/>
            </w:pPr>
            <w:r>
              <w:t>YES, but sponsor responsible for 1</w:t>
            </w:r>
            <w:r w:rsidRPr="00D914A8">
              <w:rPr>
                <w:vertAlign w:val="superscript"/>
              </w:rPr>
              <w:t>st</w:t>
            </w:r>
            <w:r>
              <w:t xml:space="preserve"> year</w:t>
            </w:r>
            <w:r w:rsidR="00A03B27">
              <w:t xml:space="preserve"> (can purchase services from HSP providers)</w:t>
            </w:r>
          </w:p>
        </w:tc>
      </w:tr>
      <w:tr w:rsidR="00A11B6E" w14:paraId="1AC9D605" w14:textId="77777777" w:rsidTr="00A03B27">
        <w:tc>
          <w:tcPr>
            <w:tcW w:w="3823" w:type="dxa"/>
          </w:tcPr>
          <w:p w14:paraId="771ED1E6" w14:textId="640D5356" w:rsidR="00A11B6E" w:rsidRDefault="00A11B6E" w:rsidP="00A03B27">
            <w:pPr>
              <w:pStyle w:val="Heading2"/>
              <w:spacing w:after="0"/>
            </w:pPr>
            <w:r>
              <w:t>Temporary Protection Visa (subclass 785)</w:t>
            </w:r>
            <w:r w:rsidR="00A03B27">
              <w:br/>
            </w:r>
          </w:p>
        </w:tc>
        <w:tc>
          <w:tcPr>
            <w:tcW w:w="2268" w:type="dxa"/>
          </w:tcPr>
          <w:p w14:paraId="74676E7F" w14:textId="77777777" w:rsidR="00A11B6E" w:rsidRDefault="00A11B6E" w:rsidP="00A03B27">
            <w:pPr>
              <w:spacing w:after="0"/>
            </w:pPr>
            <w:r>
              <w:t>YES</w:t>
            </w:r>
          </w:p>
        </w:tc>
        <w:tc>
          <w:tcPr>
            <w:tcW w:w="2409" w:type="dxa"/>
          </w:tcPr>
          <w:p w14:paraId="3F06E769" w14:textId="77777777" w:rsidR="00A11B6E" w:rsidRDefault="00E37FC1" w:rsidP="00A03B27">
            <w:pPr>
              <w:spacing w:after="0"/>
            </w:pPr>
            <w:r>
              <w:t>3 years</w:t>
            </w:r>
          </w:p>
        </w:tc>
        <w:tc>
          <w:tcPr>
            <w:tcW w:w="1985" w:type="dxa"/>
          </w:tcPr>
          <w:p w14:paraId="06E888EE" w14:textId="77777777" w:rsidR="00A11B6E" w:rsidRDefault="00E37FC1" w:rsidP="00A03B27">
            <w:pPr>
              <w:spacing w:after="0"/>
            </w:pPr>
            <w:r>
              <w:t>LIMITED</w:t>
            </w:r>
          </w:p>
        </w:tc>
        <w:tc>
          <w:tcPr>
            <w:tcW w:w="1559" w:type="dxa"/>
          </w:tcPr>
          <w:p w14:paraId="21D9C783" w14:textId="77777777" w:rsidR="00A11B6E" w:rsidRDefault="00D914A8" w:rsidP="00A03B27">
            <w:pPr>
              <w:spacing w:after="0"/>
            </w:pPr>
            <w:r>
              <w:t>YES</w:t>
            </w:r>
          </w:p>
        </w:tc>
        <w:tc>
          <w:tcPr>
            <w:tcW w:w="1985" w:type="dxa"/>
          </w:tcPr>
          <w:p w14:paraId="3AC7B725" w14:textId="77777777" w:rsidR="00A11B6E" w:rsidRDefault="00D914A8" w:rsidP="00A03B27">
            <w:pPr>
              <w:spacing w:after="0"/>
            </w:pPr>
            <w:r>
              <w:t>LIMITED</w:t>
            </w:r>
          </w:p>
        </w:tc>
      </w:tr>
      <w:tr w:rsidR="00A11B6E" w14:paraId="595240D9" w14:textId="77777777" w:rsidTr="00A03B27">
        <w:tc>
          <w:tcPr>
            <w:tcW w:w="3823" w:type="dxa"/>
          </w:tcPr>
          <w:p w14:paraId="4C242D8C" w14:textId="6E43063F" w:rsidR="00A11B6E" w:rsidRDefault="00A11B6E" w:rsidP="00A03B27">
            <w:pPr>
              <w:pStyle w:val="Heading2"/>
              <w:spacing w:after="0"/>
            </w:pPr>
            <w:r>
              <w:t>Safe Haven Enterprise Visa (subclass 790)</w:t>
            </w:r>
            <w:r w:rsidR="00A03B27">
              <w:br/>
            </w:r>
          </w:p>
        </w:tc>
        <w:tc>
          <w:tcPr>
            <w:tcW w:w="2268" w:type="dxa"/>
          </w:tcPr>
          <w:p w14:paraId="22F42263" w14:textId="77777777" w:rsidR="00A11B6E" w:rsidRDefault="00A11B6E" w:rsidP="00A03B27">
            <w:pPr>
              <w:spacing w:after="0"/>
            </w:pPr>
            <w:r>
              <w:t>YES</w:t>
            </w:r>
          </w:p>
        </w:tc>
        <w:tc>
          <w:tcPr>
            <w:tcW w:w="2409" w:type="dxa"/>
          </w:tcPr>
          <w:p w14:paraId="0AD7F13B" w14:textId="77777777" w:rsidR="00A11B6E" w:rsidRDefault="00E37FC1" w:rsidP="00A03B27">
            <w:pPr>
              <w:spacing w:after="0"/>
            </w:pPr>
            <w:r>
              <w:t>5 years</w:t>
            </w:r>
          </w:p>
        </w:tc>
        <w:tc>
          <w:tcPr>
            <w:tcW w:w="1985" w:type="dxa"/>
          </w:tcPr>
          <w:p w14:paraId="194E1FEE" w14:textId="77777777" w:rsidR="00A11B6E" w:rsidRDefault="00E37FC1" w:rsidP="00A03B27">
            <w:pPr>
              <w:spacing w:after="0"/>
            </w:pPr>
            <w:r>
              <w:t>LIMITED</w:t>
            </w:r>
          </w:p>
        </w:tc>
        <w:tc>
          <w:tcPr>
            <w:tcW w:w="1559" w:type="dxa"/>
          </w:tcPr>
          <w:p w14:paraId="652BA97A" w14:textId="77777777" w:rsidR="00A11B6E" w:rsidRDefault="00D914A8" w:rsidP="00A03B27">
            <w:pPr>
              <w:spacing w:after="0"/>
            </w:pPr>
            <w:r>
              <w:t>YES</w:t>
            </w:r>
          </w:p>
        </w:tc>
        <w:tc>
          <w:tcPr>
            <w:tcW w:w="1985" w:type="dxa"/>
          </w:tcPr>
          <w:p w14:paraId="57119A1D" w14:textId="77777777" w:rsidR="00A11B6E" w:rsidRDefault="00D914A8" w:rsidP="00A03B27">
            <w:pPr>
              <w:spacing w:after="0"/>
            </w:pPr>
            <w:r>
              <w:t>YES</w:t>
            </w:r>
          </w:p>
        </w:tc>
      </w:tr>
      <w:tr w:rsidR="00A11B6E" w14:paraId="022B7824" w14:textId="77777777" w:rsidTr="00A03B27">
        <w:tc>
          <w:tcPr>
            <w:tcW w:w="3823" w:type="dxa"/>
          </w:tcPr>
          <w:p w14:paraId="438E9767" w14:textId="77777777" w:rsidR="00A11B6E" w:rsidRDefault="00A11B6E" w:rsidP="00A03B27">
            <w:pPr>
              <w:pStyle w:val="Heading2"/>
              <w:spacing w:after="0"/>
            </w:pPr>
            <w:r>
              <w:t>Onshore asylum seeker (Bridging Visa E)</w:t>
            </w:r>
          </w:p>
        </w:tc>
        <w:tc>
          <w:tcPr>
            <w:tcW w:w="2268" w:type="dxa"/>
          </w:tcPr>
          <w:p w14:paraId="50532AB3" w14:textId="77777777" w:rsidR="00A11B6E" w:rsidRDefault="00A11B6E" w:rsidP="00A03B27">
            <w:pPr>
              <w:spacing w:after="0"/>
            </w:pPr>
            <w:r>
              <w:t>NO</w:t>
            </w:r>
          </w:p>
        </w:tc>
        <w:tc>
          <w:tcPr>
            <w:tcW w:w="2409" w:type="dxa"/>
          </w:tcPr>
          <w:p w14:paraId="2199FE87" w14:textId="77777777" w:rsidR="00A11B6E" w:rsidRDefault="00E37FC1" w:rsidP="00A03B27">
            <w:pPr>
              <w:spacing w:after="0"/>
            </w:pPr>
            <w:r>
              <w:t>Temporary (mixed lengths)</w:t>
            </w:r>
          </w:p>
        </w:tc>
        <w:tc>
          <w:tcPr>
            <w:tcW w:w="1985" w:type="dxa"/>
          </w:tcPr>
          <w:p w14:paraId="2BC6514B" w14:textId="77777777" w:rsidR="00A11B6E" w:rsidRDefault="00E37FC1" w:rsidP="00A03B27">
            <w:pPr>
              <w:spacing w:after="0"/>
            </w:pPr>
            <w:r>
              <w:t xml:space="preserve">VERY LIMITED </w:t>
            </w:r>
          </w:p>
        </w:tc>
        <w:tc>
          <w:tcPr>
            <w:tcW w:w="1559" w:type="dxa"/>
          </w:tcPr>
          <w:p w14:paraId="72297253" w14:textId="77777777" w:rsidR="00A11B6E" w:rsidRDefault="00D914A8" w:rsidP="00A03B27">
            <w:pPr>
              <w:spacing w:after="0"/>
            </w:pPr>
            <w:r>
              <w:t>YES</w:t>
            </w:r>
          </w:p>
        </w:tc>
        <w:tc>
          <w:tcPr>
            <w:tcW w:w="1985" w:type="dxa"/>
          </w:tcPr>
          <w:p w14:paraId="3B13D051" w14:textId="77777777" w:rsidR="00A11B6E" w:rsidRDefault="00D914A8" w:rsidP="00A03B27">
            <w:pPr>
              <w:spacing w:after="0"/>
            </w:pPr>
            <w:r>
              <w:t>NO</w:t>
            </w:r>
          </w:p>
        </w:tc>
      </w:tr>
      <w:tr w:rsidR="00D914A8" w14:paraId="4504DA27" w14:textId="77777777" w:rsidTr="00A03B27">
        <w:tc>
          <w:tcPr>
            <w:tcW w:w="3823" w:type="dxa"/>
          </w:tcPr>
          <w:p w14:paraId="58AC9FD8" w14:textId="77777777" w:rsidR="00D914A8" w:rsidRDefault="00D914A8" w:rsidP="00A03B27">
            <w:pPr>
              <w:pStyle w:val="Heading2"/>
              <w:spacing w:after="0"/>
            </w:pPr>
            <w:r>
              <w:t>Onshore asylum seeker (no visa)</w:t>
            </w:r>
          </w:p>
        </w:tc>
        <w:tc>
          <w:tcPr>
            <w:tcW w:w="2268" w:type="dxa"/>
          </w:tcPr>
          <w:p w14:paraId="717D0619" w14:textId="77777777" w:rsidR="00D914A8" w:rsidRDefault="00D914A8" w:rsidP="00A03B27">
            <w:pPr>
              <w:spacing w:after="0"/>
            </w:pPr>
            <w:r>
              <w:t>NO</w:t>
            </w:r>
          </w:p>
        </w:tc>
        <w:tc>
          <w:tcPr>
            <w:tcW w:w="2409" w:type="dxa"/>
          </w:tcPr>
          <w:p w14:paraId="645FDBC0" w14:textId="77777777" w:rsidR="00D914A8" w:rsidRDefault="00D914A8" w:rsidP="00A03B27">
            <w:pPr>
              <w:spacing w:after="0"/>
            </w:pPr>
            <w:r>
              <w:t>Temporary (mixed lengths)</w:t>
            </w:r>
          </w:p>
        </w:tc>
        <w:tc>
          <w:tcPr>
            <w:tcW w:w="1985" w:type="dxa"/>
          </w:tcPr>
          <w:p w14:paraId="4C7E3987" w14:textId="77777777" w:rsidR="00D914A8" w:rsidRDefault="00D914A8" w:rsidP="00A03B27">
            <w:pPr>
              <w:spacing w:after="0"/>
            </w:pPr>
            <w:r>
              <w:t xml:space="preserve">VERY LIMITED </w:t>
            </w:r>
          </w:p>
        </w:tc>
        <w:tc>
          <w:tcPr>
            <w:tcW w:w="1559" w:type="dxa"/>
          </w:tcPr>
          <w:p w14:paraId="2171D5A6" w14:textId="77777777" w:rsidR="00D914A8" w:rsidRDefault="00D914A8" w:rsidP="00A03B27">
            <w:pPr>
              <w:spacing w:after="0"/>
            </w:pPr>
            <w:r>
              <w:t>NO</w:t>
            </w:r>
          </w:p>
        </w:tc>
        <w:tc>
          <w:tcPr>
            <w:tcW w:w="1985" w:type="dxa"/>
          </w:tcPr>
          <w:p w14:paraId="271E0079" w14:textId="77777777" w:rsidR="00D914A8" w:rsidRDefault="00D914A8" w:rsidP="00A03B27">
            <w:pPr>
              <w:spacing w:after="0"/>
            </w:pPr>
            <w:r>
              <w:t>NO</w:t>
            </w:r>
          </w:p>
        </w:tc>
      </w:tr>
      <w:tr w:rsidR="00A11B6E" w14:paraId="788E7EAA" w14:textId="77777777" w:rsidTr="00A03B27">
        <w:trPr>
          <w:trHeight w:val="670"/>
        </w:trPr>
        <w:tc>
          <w:tcPr>
            <w:tcW w:w="3823" w:type="dxa"/>
          </w:tcPr>
          <w:p w14:paraId="6631ECD9" w14:textId="77777777" w:rsidR="00A11B6E" w:rsidRDefault="00A11B6E" w:rsidP="00A03B27">
            <w:pPr>
              <w:pStyle w:val="Heading2"/>
              <w:spacing w:after="0"/>
            </w:pPr>
            <w:r>
              <w:t>Manus/Nauru Medivac cases</w:t>
            </w:r>
          </w:p>
        </w:tc>
        <w:tc>
          <w:tcPr>
            <w:tcW w:w="2268" w:type="dxa"/>
          </w:tcPr>
          <w:p w14:paraId="24582324" w14:textId="77777777" w:rsidR="00A11B6E" w:rsidRDefault="00A11B6E" w:rsidP="00A03B27">
            <w:pPr>
              <w:spacing w:after="0"/>
            </w:pPr>
            <w:r>
              <w:t>Most are recognised as refugees by PNG/Nauru</w:t>
            </w:r>
          </w:p>
        </w:tc>
        <w:tc>
          <w:tcPr>
            <w:tcW w:w="2409" w:type="dxa"/>
          </w:tcPr>
          <w:p w14:paraId="6448DB8A" w14:textId="77777777" w:rsidR="00A11B6E" w:rsidRDefault="00E37FC1" w:rsidP="00A03B27">
            <w:pPr>
              <w:spacing w:after="0"/>
            </w:pPr>
            <w:r>
              <w:t xml:space="preserve">Temporary (still expected to return to PNG/Nauru) </w:t>
            </w:r>
          </w:p>
        </w:tc>
        <w:tc>
          <w:tcPr>
            <w:tcW w:w="1985" w:type="dxa"/>
          </w:tcPr>
          <w:p w14:paraId="5A1B3790" w14:textId="77777777" w:rsidR="00A11B6E" w:rsidRDefault="00E37FC1" w:rsidP="00A03B27">
            <w:pPr>
              <w:spacing w:after="0"/>
            </w:pPr>
            <w:r>
              <w:t>VERY LIMITED</w:t>
            </w:r>
          </w:p>
        </w:tc>
        <w:tc>
          <w:tcPr>
            <w:tcW w:w="1559" w:type="dxa"/>
          </w:tcPr>
          <w:p w14:paraId="612F87DF" w14:textId="77777777" w:rsidR="00A11B6E" w:rsidRDefault="00D914A8" w:rsidP="00A03B27">
            <w:pPr>
              <w:spacing w:after="0"/>
            </w:pPr>
            <w:r>
              <w:t>MIXED</w:t>
            </w:r>
          </w:p>
        </w:tc>
        <w:tc>
          <w:tcPr>
            <w:tcW w:w="1985" w:type="dxa"/>
          </w:tcPr>
          <w:p w14:paraId="777C59D0" w14:textId="77777777" w:rsidR="00A11B6E" w:rsidRDefault="00D914A8" w:rsidP="00A03B27">
            <w:pPr>
              <w:spacing w:after="0"/>
            </w:pPr>
            <w:r>
              <w:t>NO</w:t>
            </w:r>
          </w:p>
        </w:tc>
      </w:tr>
    </w:tbl>
    <w:p w14:paraId="0953A5C6" w14:textId="77777777" w:rsidR="00D84545" w:rsidRPr="000A70F2" w:rsidRDefault="00D84545" w:rsidP="00A03B27">
      <w:pPr>
        <w:spacing w:after="0"/>
      </w:pPr>
    </w:p>
    <w:sectPr w:rsidR="00D84545" w:rsidRPr="000A70F2" w:rsidSect="00A03B27">
      <w:headerReference w:type="default" r:id="rId7"/>
      <w:headerReference w:type="first" r:id="rId8"/>
      <w:footerReference w:type="first" r:id="rId9"/>
      <w:pgSz w:w="16840" w:h="11900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762F13" w14:textId="77777777" w:rsidR="009A42BF" w:rsidRDefault="009A42BF" w:rsidP="0011419A">
      <w:r>
        <w:separator/>
      </w:r>
    </w:p>
    <w:p w14:paraId="79F8C849" w14:textId="77777777" w:rsidR="009A42BF" w:rsidRDefault="009A42BF" w:rsidP="0011419A"/>
  </w:endnote>
  <w:endnote w:type="continuationSeparator" w:id="0">
    <w:p w14:paraId="28412556" w14:textId="77777777" w:rsidR="009A42BF" w:rsidRDefault="009A42BF" w:rsidP="0011419A">
      <w:r>
        <w:continuationSeparator/>
      </w:r>
    </w:p>
    <w:p w14:paraId="66422F34" w14:textId="77777777" w:rsidR="009A42BF" w:rsidRDefault="009A42BF" w:rsidP="001141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notTrueType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C58167" w14:textId="77777777" w:rsidR="00321EBF" w:rsidRDefault="00FD01CD" w:rsidP="00965A89">
    <w:pPr>
      <w:pStyle w:val="Footer"/>
    </w:pPr>
    <w:r w:rsidRPr="00965A89">
      <w:t xml:space="preserve">Page </w:t>
    </w:r>
    <w:r w:rsidRPr="00965A89">
      <w:fldChar w:fldCharType="begin"/>
    </w:r>
    <w:r w:rsidRPr="00965A89">
      <w:instrText xml:space="preserve"> PAGE </w:instrText>
    </w:r>
    <w:r w:rsidRPr="00965A89">
      <w:fldChar w:fldCharType="separate"/>
    </w:r>
    <w:r w:rsidRPr="00965A89">
      <w:t>1</w:t>
    </w:r>
    <w:r w:rsidRPr="00965A89">
      <w:fldChar w:fldCharType="end"/>
    </w:r>
    <w:r w:rsidRPr="00965A89">
      <w:t xml:space="preserve"> of </w:t>
    </w:r>
    <w:r w:rsidRPr="00965A89">
      <w:fldChar w:fldCharType="begin"/>
    </w:r>
    <w:r w:rsidRPr="00965A89">
      <w:instrText xml:space="preserve"> NUMPAGES </w:instrText>
    </w:r>
    <w:r w:rsidRPr="00965A89">
      <w:fldChar w:fldCharType="separate"/>
    </w:r>
    <w:r w:rsidRPr="00965A89">
      <w:t>1</w:t>
    </w:r>
    <w:r w:rsidRPr="00965A89">
      <w:fldChar w:fldCharType="end"/>
    </w:r>
    <w:r w:rsidR="00965A89">
      <w:tab/>
    </w:r>
    <w:r w:rsidR="00965A89">
      <w:tab/>
    </w:r>
    <w:r w:rsidR="00965A89">
      <w:tab/>
    </w:r>
    <w:hyperlink r:id="rId1" w:history="1">
      <w:r w:rsidR="00965A89" w:rsidRPr="00965A89">
        <w:rPr>
          <w:rStyle w:val="Hyperlink"/>
        </w:rPr>
        <w:t>www.ausrefugeesponsorship.org.au</w:t>
      </w:r>
    </w:hyperlink>
    <w:r w:rsidR="00965A89" w:rsidRPr="00965A89">
      <w:rPr>
        <w:color w:val="009193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FCC509" w14:textId="77777777" w:rsidR="009A42BF" w:rsidRDefault="009A42BF" w:rsidP="0011419A">
      <w:r>
        <w:separator/>
      </w:r>
    </w:p>
    <w:p w14:paraId="691FDB1C" w14:textId="77777777" w:rsidR="009A42BF" w:rsidRDefault="009A42BF" w:rsidP="0011419A"/>
  </w:footnote>
  <w:footnote w:type="continuationSeparator" w:id="0">
    <w:p w14:paraId="6EE32F4A" w14:textId="77777777" w:rsidR="009A42BF" w:rsidRDefault="009A42BF" w:rsidP="0011419A">
      <w:r>
        <w:continuationSeparator/>
      </w:r>
    </w:p>
    <w:p w14:paraId="1C9A1E66" w14:textId="77777777" w:rsidR="009A42BF" w:rsidRDefault="009A42BF" w:rsidP="001141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844E62" w14:textId="77777777" w:rsidR="00FD01CD" w:rsidRDefault="00FD01CD" w:rsidP="0011419A">
    <w:pPr>
      <w:pStyle w:val="Header"/>
    </w:pPr>
    <w:r>
      <w:rPr>
        <w:noProof/>
        <w:lang w:val="en-US"/>
      </w:rPr>
      <w:drawing>
        <wp:inline distT="0" distB="0" distL="0" distR="0" wp14:anchorId="0730CE96" wp14:editId="7672137A">
          <wp:extent cx="1213945" cy="540757"/>
          <wp:effectExtent l="0" t="0" r="5715" b="5715"/>
          <wp:docPr id="1" name="image10.png" descr="Icon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10.png" descr="Icon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3249" cy="5582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68BFD39A" w14:textId="77777777" w:rsidR="00321EBF" w:rsidRDefault="00321EBF" w:rsidP="0011419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4B0EE0" w14:textId="77777777" w:rsidR="00FD01CD" w:rsidRDefault="00FD01CD" w:rsidP="0011419A">
    <w:pPr>
      <w:pStyle w:val="Header"/>
    </w:pPr>
    <w:r>
      <w:rPr>
        <w:noProof/>
        <w:lang w:val="en-US"/>
      </w:rPr>
      <w:drawing>
        <wp:inline distT="0" distB="0" distL="0" distR="0" wp14:anchorId="11621800" wp14:editId="7B3F6208">
          <wp:extent cx="2412124" cy="1103586"/>
          <wp:effectExtent l="0" t="0" r="1270" b="1905"/>
          <wp:docPr id="9" name="image10.png" descr="Icon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10.png" descr="Icon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21976" cy="110809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358660C5" w14:textId="77777777" w:rsidR="00321EBF" w:rsidRDefault="00321EBF" w:rsidP="0011419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C8A22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52FD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4DA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5020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904C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4C4F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A039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362B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3EEB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98C3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F19A4"/>
    <w:multiLevelType w:val="multilevel"/>
    <w:tmpl w:val="AA82E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43633E6"/>
    <w:multiLevelType w:val="multilevel"/>
    <w:tmpl w:val="615C7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5BC224D"/>
    <w:multiLevelType w:val="hybridMultilevel"/>
    <w:tmpl w:val="3806B54C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3" w15:restartNumberingAfterBreak="0">
    <w:nsid w:val="0926371D"/>
    <w:multiLevelType w:val="multilevel"/>
    <w:tmpl w:val="0504E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97A3EB6"/>
    <w:multiLevelType w:val="multilevel"/>
    <w:tmpl w:val="02F4B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09BB6BA0"/>
    <w:multiLevelType w:val="multilevel"/>
    <w:tmpl w:val="6D887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09D56C2B"/>
    <w:multiLevelType w:val="multilevel"/>
    <w:tmpl w:val="0A441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61848FD"/>
    <w:multiLevelType w:val="multilevel"/>
    <w:tmpl w:val="8B48B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178D33A3"/>
    <w:multiLevelType w:val="hybridMultilevel"/>
    <w:tmpl w:val="569273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80302B"/>
    <w:multiLevelType w:val="hybridMultilevel"/>
    <w:tmpl w:val="238E7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1E71EC"/>
    <w:multiLevelType w:val="multilevel"/>
    <w:tmpl w:val="6F046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1CA47D5C"/>
    <w:multiLevelType w:val="multilevel"/>
    <w:tmpl w:val="FEFA7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1D6C5DD6"/>
    <w:multiLevelType w:val="hybridMultilevel"/>
    <w:tmpl w:val="59EAD3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5812A2"/>
    <w:multiLevelType w:val="multilevel"/>
    <w:tmpl w:val="0328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21F73122"/>
    <w:multiLevelType w:val="multilevel"/>
    <w:tmpl w:val="36E6A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239A0983"/>
    <w:multiLevelType w:val="multilevel"/>
    <w:tmpl w:val="4F527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267516ED"/>
    <w:multiLevelType w:val="multilevel"/>
    <w:tmpl w:val="6D06F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28FC76C8"/>
    <w:multiLevelType w:val="multilevel"/>
    <w:tmpl w:val="41BC5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0D87EBF"/>
    <w:multiLevelType w:val="multilevel"/>
    <w:tmpl w:val="64A8D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2524142"/>
    <w:multiLevelType w:val="hybridMultilevel"/>
    <w:tmpl w:val="858008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33016F6C"/>
    <w:multiLevelType w:val="multilevel"/>
    <w:tmpl w:val="C2326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35430B2F"/>
    <w:multiLevelType w:val="multilevel"/>
    <w:tmpl w:val="669CC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3B805BEA"/>
    <w:multiLevelType w:val="multilevel"/>
    <w:tmpl w:val="F34C5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3D6A5DC4"/>
    <w:multiLevelType w:val="multilevel"/>
    <w:tmpl w:val="C82A6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3D7F73A4"/>
    <w:multiLevelType w:val="multilevel"/>
    <w:tmpl w:val="661E0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446216DC"/>
    <w:multiLevelType w:val="hybridMultilevel"/>
    <w:tmpl w:val="691CE506"/>
    <w:lvl w:ilvl="0" w:tplc="BCDCB814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  <w:color w:val="009193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01432E"/>
    <w:multiLevelType w:val="hybridMultilevel"/>
    <w:tmpl w:val="0A92F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63594C"/>
    <w:multiLevelType w:val="multilevel"/>
    <w:tmpl w:val="2460C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575F191B"/>
    <w:multiLevelType w:val="multilevel"/>
    <w:tmpl w:val="C41CF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5AD57352"/>
    <w:multiLevelType w:val="multilevel"/>
    <w:tmpl w:val="9DBCB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1624336"/>
    <w:multiLevelType w:val="multilevel"/>
    <w:tmpl w:val="78E8D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1CD5331"/>
    <w:multiLevelType w:val="hybridMultilevel"/>
    <w:tmpl w:val="6BDAF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4C5143"/>
    <w:multiLevelType w:val="hybridMultilevel"/>
    <w:tmpl w:val="774AAD6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3" w15:restartNumberingAfterBreak="0">
    <w:nsid w:val="69A10D16"/>
    <w:multiLevelType w:val="multilevel"/>
    <w:tmpl w:val="7116D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6F420DD0"/>
    <w:multiLevelType w:val="multilevel"/>
    <w:tmpl w:val="0FF0D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27B3C45"/>
    <w:multiLevelType w:val="multilevel"/>
    <w:tmpl w:val="B3D81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548279E"/>
    <w:multiLevelType w:val="multilevel"/>
    <w:tmpl w:val="4986E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57A2DCE"/>
    <w:multiLevelType w:val="hybridMultilevel"/>
    <w:tmpl w:val="0666C3A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AEA34E3"/>
    <w:multiLevelType w:val="multilevel"/>
    <w:tmpl w:val="5300A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9"/>
  </w:num>
  <w:num w:numId="2">
    <w:abstractNumId w:val="12"/>
  </w:num>
  <w:num w:numId="3">
    <w:abstractNumId w:val="27"/>
  </w:num>
  <w:num w:numId="4">
    <w:abstractNumId w:val="43"/>
  </w:num>
  <w:num w:numId="5">
    <w:abstractNumId w:val="23"/>
  </w:num>
  <w:num w:numId="6">
    <w:abstractNumId w:val="16"/>
  </w:num>
  <w:num w:numId="7">
    <w:abstractNumId w:val="33"/>
  </w:num>
  <w:num w:numId="8">
    <w:abstractNumId w:val="25"/>
  </w:num>
  <w:num w:numId="9">
    <w:abstractNumId w:val="45"/>
  </w:num>
  <w:num w:numId="10">
    <w:abstractNumId w:val="32"/>
  </w:num>
  <w:num w:numId="11">
    <w:abstractNumId w:val="15"/>
  </w:num>
  <w:num w:numId="12">
    <w:abstractNumId w:val="39"/>
  </w:num>
  <w:num w:numId="13">
    <w:abstractNumId w:val="11"/>
  </w:num>
  <w:num w:numId="14">
    <w:abstractNumId w:val="44"/>
  </w:num>
  <w:num w:numId="15">
    <w:abstractNumId w:val="31"/>
  </w:num>
  <w:num w:numId="16">
    <w:abstractNumId w:val="48"/>
  </w:num>
  <w:num w:numId="17">
    <w:abstractNumId w:val="10"/>
  </w:num>
  <w:num w:numId="18">
    <w:abstractNumId w:val="24"/>
  </w:num>
  <w:num w:numId="19">
    <w:abstractNumId w:val="34"/>
  </w:num>
  <w:num w:numId="20">
    <w:abstractNumId w:val="46"/>
  </w:num>
  <w:num w:numId="21">
    <w:abstractNumId w:val="13"/>
  </w:num>
  <w:num w:numId="22">
    <w:abstractNumId w:val="40"/>
  </w:num>
  <w:num w:numId="23">
    <w:abstractNumId w:val="14"/>
  </w:num>
  <w:num w:numId="24">
    <w:abstractNumId w:val="38"/>
  </w:num>
  <w:num w:numId="25">
    <w:abstractNumId w:val="26"/>
  </w:num>
  <w:num w:numId="26">
    <w:abstractNumId w:val="37"/>
  </w:num>
  <w:num w:numId="27">
    <w:abstractNumId w:val="30"/>
  </w:num>
  <w:num w:numId="28">
    <w:abstractNumId w:val="21"/>
  </w:num>
  <w:num w:numId="29">
    <w:abstractNumId w:val="28"/>
  </w:num>
  <w:num w:numId="30">
    <w:abstractNumId w:val="17"/>
  </w:num>
  <w:num w:numId="31">
    <w:abstractNumId w:val="20"/>
  </w:num>
  <w:num w:numId="32">
    <w:abstractNumId w:val="36"/>
  </w:num>
  <w:num w:numId="33">
    <w:abstractNumId w:val="41"/>
  </w:num>
  <w:num w:numId="34">
    <w:abstractNumId w:val="42"/>
  </w:num>
  <w:num w:numId="35">
    <w:abstractNumId w:val="29"/>
  </w:num>
  <w:num w:numId="36">
    <w:abstractNumId w:val="22"/>
  </w:num>
  <w:num w:numId="37">
    <w:abstractNumId w:val="18"/>
  </w:num>
  <w:num w:numId="38">
    <w:abstractNumId w:val="0"/>
  </w:num>
  <w:num w:numId="39">
    <w:abstractNumId w:val="1"/>
  </w:num>
  <w:num w:numId="40">
    <w:abstractNumId w:val="2"/>
  </w:num>
  <w:num w:numId="41">
    <w:abstractNumId w:val="3"/>
  </w:num>
  <w:num w:numId="42">
    <w:abstractNumId w:val="8"/>
  </w:num>
  <w:num w:numId="43">
    <w:abstractNumId w:val="4"/>
  </w:num>
  <w:num w:numId="44">
    <w:abstractNumId w:val="5"/>
  </w:num>
  <w:num w:numId="45">
    <w:abstractNumId w:val="6"/>
  </w:num>
  <w:num w:numId="46">
    <w:abstractNumId w:val="7"/>
  </w:num>
  <w:num w:numId="47">
    <w:abstractNumId w:val="9"/>
  </w:num>
  <w:num w:numId="48">
    <w:abstractNumId w:val="47"/>
  </w:num>
  <w:num w:numId="4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8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B6E"/>
    <w:rsid w:val="000431ED"/>
    <w:rsid w:val="0005113B"/>
    <w:rsid w:val="000A30A7"/>
    <w:rsid w:val="000A70F2"/>
    <w:rsid w:val="000A7F9B"/>
    <w:rsid w:val="000B5042"/>
    <w:rsid w:val="000C40A7"/>
    <w:rsid w:val="0011419A"/>
    <w:rsid w:val="001C413E"/>
    <w:rsid w:val="001D67FE"/>
    <w:rsid w:val="00203E96"/>
    <w:rsid w:val="002E7A4A"/>
    <w:rsid w:val="00321EBF"/>
    <w:rsid w:val="004B74EB"/>
    <w:rsid w:val="004E2ECA"/>
    <w:rsid w:val="006E36CD"/>
    <w:rsid w:val="007B01CE"/>
    <w:rsid w:val="007E70DE"/>
    <w:rsid w:val="00965A89"/>
    <w:rsid w:val="009A42BF"/>
    <w:rsid w:val="00A03B27"/>
    <w:rsid w:val="00A11B6E"/>
    <w:rsid w:val="00B00AB6"/>
    <w:rsid w:val="00BC4E70"/>
    <w:rsid w:val="00C93C69"/>
    <w:rsid w:val="00CE64CC"/>
    <w:rsid w:val="00D31FC9"/>
    <w:rsid w:val="00D84545"/>
    <w:rsid w:val="00D914A8"/>
    <w:rsid w:val="00E37FC1"/>
    <w:rsid w:val="00E63A46"/>
    <w:rsid w:val="00FA0464"/>
    <w:rsid w:val="00FD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856E371"/>
  <w15:docId w15:val="{329AD6EE-1F42-0D44-81CB-7B18CDE29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FC9"/>
    <w:pPr>
      <w:spacing w:after="24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419A"/>
    <w:pPr>
      <w:outlineLvl w:val="0"/>
    </w:pPr>
    <w:rPr>
      <w:b/>
      <w:bCs/>
      <w:color w:val="009193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11419A"/>
    <w:pPr>
      <w:outlineLvl w:val="1"/>
    </w:pPr>
    <w:rPr>
      <w:i/>
      <w:iCs/>
      <w:color w:val="00919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1419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65A89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11419A"/>
    <w:rPr>
      <w:i/>
      <w:iCs/>
      <w:color w:val="009193"/>
      <w:sz w:val="22"/>
      <w:szCs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A046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A0464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A046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A0464"/>
    <w:rPr>
      <w:rFonts w:ascii="Arial" w:hAnsi="Arial" w:cs="Arial"/>
      <w:vanish/>
      <w:sz w:val="16"/>
      <w:szCs w:val="16"/>
    </w:rPr>
  </w:style>
  <w:style w:type="character" w:styleId="Hyperlink">
    <w:name w:val="Hyperlink"/>
    <w:uiPriority w:val="99"/>
    <w:unhideWhenUsed/>
    <w:rsid w:val="00965A89"/>
    <w:rPr>
      <w:color w:val="009193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A046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05113B"/>
    <w:pPr>
      <w:numPr>
        <w:numId w:val="49"/>
      </w:numPr>
      <w:ind w:left="108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E64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64CC"/>
  </w:style>
  <w:style w:type="paragraph" w:styleId="Footer">
    <w:name w:val="footer"/>
    <w:basedOn w:val="Normal"/>
    <w:link w:val="FooterChar"/>
    <w:uiPriority w:val="99"/>
    <w:unhideWhenUsed/>
    <w:rsid w:val="00965A89"/>
    <w:rPr>
      <w:sz w:val="21"/>
      <w:szCs w:val="21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965A89"/>
    <w:rPr>
      <w:sz w:val="21"/>
      <w:szCs w:val="21"/>
      <w:lang w:val="en-GB"/>
    </w:rPr>
  </w:style>
  <w:style w:type="paragraph" w:styleId="Title">
    <w:name w:val="Title"/>
    <w:basedOn w:val="Heading1"/>
    <w:next w:val="Normal"/>
    <w:link w:val="TitleChar"/>
    <w:rsid w:val="0011419A"/>
    <w:rPr>
      <w:rFonts w:ascii="Arial" w:eastAsia="Times New Roman" w:hAnsi="Arial" w:cs="Arial"/>
      <w:bCs w:val="0"/>
      <w:smallCap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11419A"/>
    <w:rPr>
      <w:rFonts w:ascii="Arial" w:eastAsia="Times New Roman" w:hAnsi="Arial" w:cs="Arial"/>
      <w:b/>
      <w:smallCaps/>
      <w:color w:val="009193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1419A"/>
    <w:rPr>
      <w:b/>
      <w:bCs/>
      <w:color w:val="009193"/>
    </w:rPr>
  </w:style>
  <w:style w:type="table" w:styleId="TableGrid">
    <w:name w:val="Table Grid"/>
    <w:basedOn w:val="TableNormal"/>
    <w:uiPriority w:val="39"/>
    <w:rsid w:val="00A11B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20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7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85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5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72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154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173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29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4546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821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4467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594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2006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8740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64602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21231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92886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3480375">
                                                                          <w:marLeft w:val="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71376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39334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10074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80593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7868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1704665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519347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4733066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2399388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5801206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9544457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7320651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12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4131248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2670054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50012199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38325595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32698092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8028846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7251645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1857326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42444821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031104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5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9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8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793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953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053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6169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9547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178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860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4793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809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9197297">
                                          <w:marLeft w:val="840"/>
                                          <w:marRight w:val="12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6991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54959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3500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949362">
                                          <w:marLeft w:val="150"/>
                                          <w:marRight w:val="6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ADCE0"/>
                                            <w:left w:val="single" w:sz="6" w:space="0" w:color="DADCE0"/>
                                            <w:bottom w:val="single" w:sz="6" w:space="0" w:color="DADCE0"/>
                                            <w:right w:val="single" w:sz="6" w:space="0" w:color="DADCE0"/>
                                          </w:divBdr>
                                          <w:divsChild>
                                            <w:div w:id="900092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41800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4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82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883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537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92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9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129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9402893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13035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35816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0357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0561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913532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605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09112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5835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63106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444654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05383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62240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8381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17752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046938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793142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89577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438969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695095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938317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5851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17351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29402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54873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20103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72911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18420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245127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228217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99372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548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25853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99367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1823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094469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07978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379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3731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15192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307979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836878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33145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06741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3329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753324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06786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4727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90280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733185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8446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6356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624311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975554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04667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0968739">
                                                                  <w:marLeft w:val="0"/>
                                                                  <w:marRight w:val="27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5168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3076400">
                                      <w:marLeft w:val="3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4324033">
                                          <w:marLeft w:val="-3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0386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52012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41278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5E5E5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1890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4352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56866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0178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74502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5237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7568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554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103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9142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3268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6586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8144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1480990">
                                                          <w:marLeft w:val="-120"/>
                                                          <w:marRight w:val="0"/>
                                                          <w:marTop w:val="180"/>
                                                          <w:marBottom w:val="33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1938089">
                                                              <w:marLeft w:val="0"/>
                                                              <w:marRight w:val="-48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72064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5882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62091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5860965">
                                                                              <w:marLeft w:val="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6" w:space="0" w:color="DADCE0"/>
                                                                                <w:left w:val="single" w:sz="6" w:space="0" w:color="DADCE0"/>
                                                                                <w:bottom w:val="single" w:sz="6" w:space="0" w:color="DADCE0"/>
                                                                                <w:right w:val="single" w:sz="6" w:space="0" w:color="DADCE0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0102286">
                                                                                  <w:marLeft w:val="12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78779913">
                                                                          <w:marLeft w:val="0"/>
                                                                          <w:marRight w:val="12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0" w:color="DADCE0"/>
                                                                            <w:left w:val="single" w:sz="6" w:space="0" w:color="DADCE0"/>
                                                                            <w:bottom w:val="single" w:sz="6" w:space="0" w:color="DADCE0"/>
                                                                            <w:right w:val="single" w:sz="6" w:space="0" w:color="DADCE0"/>
                                                                          </w:divBdr>
                                                                          <w:divsChild>
                                                                            <w:div w:id="1349871481">
                                                                              <w:marLeft w:val="12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93935660">
                                                                          <w:marLeft w:val="0"/>
                                                                          <w:marRight w:val="12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0" w:color="DADCE0"/>
                                                                            <w:left w:val="single" w:sz="6" w:space="0" w:color="DADCE0"/>
                                                                            <w:bottom w:val="single" w:sz="6" w:space="0" w:color="DADCE0"/>
                                                                            <w:right w:val="single" w:sz="6" w:space="0" w:color="DADCE0"/>
                                                                          </w:divBdr>
                                                                          <w:divsChild>
                                                                            <w:div w:id="1578782011">
                                                                              <w:marLeft w:val="12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97776159">
                                                                          <w:marLeft w:val="0"/>
                                                                          <w:marRight w:val="12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0" w:color="DADCE0"/>
                                                                            <w:left w:val="single" w:sz="6" w:space="0" w:color="DADCE0"/>
                                                                            <w:bottom w:val="single" w:sz="6" w:space="0" w:color="DADCE0"/>
                                                                            <w:right w:val="single" w:sz="6" w:space="0" w:color="DADCE0"/>
                                                                          </w:divBdr>
                                                                          <w:divsChild>
                                                                            <w:div w:id="1023437093">
                                                                              <w:marLeft w:val="12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29274950">
                                                                          <w:marLeft w:val="0"/>
                                                                          <w:marRight w:val="12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0" w:color="DADCE0"/>
                                                                            <w:left w:val="single" w:sz="6" w:space="0" w:color="DADCE0"/>
                                                                            <w:bottom w:val="single" w:sz="6" w:space="0" w:color="DADCE0"/>
                                                                            <w:right w:val="single" w:sz="6" w:space="0" w:color="DADCE0"/>
                                                                          </w:divBdr>
                                                                          <w:divsChild>
                                                                            <w:div w:id="1438257037">
                                                                              <w:marLeft w:val="12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37194768">
                                                                          <w:marLeft w:val="0"/>
                                                                          <w:marRight w:val="12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260971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8092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03918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40198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9728219">
                                                                          <w:marLeft w:val="-18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6626740">
                                                                              <w:marLeft w:val="180"/>
                                                                              <w:marRight w:val="18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4321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92375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05037908">
                                                                          <w:marLeft w:val="-18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1685823">
                                                                              <w:marLeft w:val="180"/>
                                                                              <w:marRight w:val="18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01811297">
                                                              <w:marLeft w:val="15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7359595">
                                                                  <w:marLeft w:val="-120"/>
                                                                  <w:marRight w:val="-12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48806601">
                                                                  <w:marLeft w:val="30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56136475">
                                                                  <w:marLeft w:val="30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021391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6422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8255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93022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09898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52638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003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64773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1540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09692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68827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3213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05643200">
                                                                          <w:marLeft w:val="409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57476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2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0584336">
                                                                                  <w:marLeft w:val="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89762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109435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5407504">
                                                                                  <w:marLeft w:val="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324190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988128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1299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81581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73046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19807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629666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027073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61926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0023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7750985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444675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20793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094275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73340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274989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0188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52669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98350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7221235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41013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99687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2172017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050613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163533">
                                                                          <w:marLeft w:val="30"/>
                                                                          <w:marRight w:val="0"/>
                                                                          <w:marTop w:val="105"/>
                                                                          <w:marBottom w:val="4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1783316">
                                                                              <w:marLeft w:val="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136889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974165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72807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50108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4131745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292374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561445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71624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785913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295232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957104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44105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94945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808943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36580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20326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214494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846978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377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12109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3665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0742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272469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71064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50137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448047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335973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189799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940668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31670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295039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6593058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839282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569208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531127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094832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862017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933979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54280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92457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75370835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522262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08752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008661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729947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83649769">
                                                                          <w:marLeft w:val="30"/>
                                                                          <w:marRight w:val="0"/>
                                                                          <w:marTop w:val="105"/>
                                                                          <w:marBottom w:val="4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0714334">
                                                                              <w:marLeft w:val="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19504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98112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79735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6938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98734850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19219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4997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24013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170934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4519041">
                                                                          <w:marLeft w:val="30"/>
                                                                          <w:marRight w:val="0"/>
                                                                          <w:marTop w:val="105"/>
                                                                          <w:marBottom w:val="4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905321">
                                                                              <w:marLeft w:val="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287381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776273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68721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3366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5267158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99509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55558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33861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089750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60515785">
                                                                          <w:marLeft w:val="30"/>
                                                                          <w:marRight w:val="0"/>
                                                                          <w:marTop w:val="105"/>
                                                                          <w:marBottom w:val="4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8208294">
                                                                              <w:marLeft w:val="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369666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7826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13161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60695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12518336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700886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648883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0704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775360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200406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711264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68510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34256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16329473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536715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929424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012220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580750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61252197">
                                                                          <w:marLeft w:val="30"/>
                                                                          <w:marRight w:val="0"/>
                                                                          <w:marTop w:val="105"/>
                                                                          <w:marBottom w:val="4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3397244">
                                                                              <w:marLeft w:val="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61486">
                                                                              <w:marLeft w:val="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315758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905026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83529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57894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9982148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187254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98912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09996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26636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40024030">
                                                                          <w:marLeft w:val="30"/>
                                                                          <w:marRight w:val="0"/>
                                                                          <w:marTop w:val="105"/>
                                                                          <w:marBottom w:val="4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2970012">
                                                                              <w:marLeft w:val="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066667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79287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04792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9892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3788084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37700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956299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249467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417156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93720583">
                                                                          <w:marLeft w:val="30"/>
                                                                          <w:marRight w:val="0"/>
                                                                          <w:marTop w:val="105"/>
                                                                          <w:marBottom w:val="4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3876561">
                                                                              <w:marLeft w:val="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76539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915835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15290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3657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9174079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493103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56434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05156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597471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20560868">
                                                                          <w:marLeft w:val="30"/>
                                                                          <w:marRight w:val="0"/>
                                                                          <w:marTop w:val="105"/>
                                                                          <w:marBottom w:val="4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7536996">
                                                                              <w:marLeft w:val="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373978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1192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28994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3498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5387031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12437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1063962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2260757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352297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063955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23337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6310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1641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41145162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407762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83229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39024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752363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73434630">
                                                                          <w:marLeft w:val="30"/>
                                                                          <w:marRight w:val="0"/>
                                                                          <w:marTop w:val="105"/>
                                                                          <w:marBottom w:val="4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9593312">
                                                                              <w:marLeft w:val="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782667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96968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65410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35557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34216938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41319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058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7369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1672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51041384">
                                                                          <w:marLeft w:val="30"/>
                                                                          <w:marRight w:val="0"/>
                                                                          <w:marTop w:val="105"/>
                                                                          <w:marBottom w:val="4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1863321">
                                                                              <w:marLeft w:val="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011782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565835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03253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22564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6949424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12428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912732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429654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796603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691109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11799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74786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99333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54818335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122306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948762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24289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164662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664662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271977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18695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656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50683794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85269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823851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397618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718039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738602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751263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4656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46630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0449143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412666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727152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9256757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592876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51310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19166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98928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32499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8097413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15727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47415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678552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112776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91532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401890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59272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09247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85875151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869963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96061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6348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28260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832904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961038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99448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00355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04643013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383150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49926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902785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068970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08559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024372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01815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54777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3272088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13526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110885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838674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399627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81514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262796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40892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604159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6588232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229229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325194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966806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635327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074859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030734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83165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29778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0757772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883594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16561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634760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705136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46950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02490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18892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13610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42808163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342842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94202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44794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030430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734865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804624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840613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6628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9773305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3840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899687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270147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899452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29714822">
                                                                          <w:marLeft w:val="30"/>
                                                                          <w:marRight w:val="0"/>
                                                                          <w:marTop w:val="105"/>
                                                                          <w:marBottom w:val="4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4226647">
                                                                              <w:marLeft w:val="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214578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9407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3257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37702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7171129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603906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45662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181023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78657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58568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500523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47875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12683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1752935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574032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55158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4020079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31594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275159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50359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17073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55821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47883842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896509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690111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946395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773309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5744467">
                                                                          <w:marLeft w:val="30"/>
                                                                          <w:marRight w:val="0"/>
                                                                          <w:marTop w:val="105"/>
                                                                          <w:marBottom w:val="4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5250179">
                                                                              <w:marLeft w:val="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146340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750192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61659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589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7513959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244409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58022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0843446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406235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393491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84711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15877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90114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186363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889724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981380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35728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042637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099364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390021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9090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89786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8200615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49625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784597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216706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412798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117023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934984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36631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4682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5839997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482080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298172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096829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571087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556026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933617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84779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9854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2329264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9658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268875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17086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929854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398915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004693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12462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87610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645114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466316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10936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676210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879954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470188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23196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85258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25193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672878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966512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01809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740623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71452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96614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491349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567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6429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13816341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07486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041180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632008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163375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97195507">
                                                                          <w:marLeft w:val="30"/>
                                                                          <w:marRight w:val="0"/>
                                                                          <w:marTop w:val="105"/>
                                                                          <w:marBottom w:val="4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9958102">
                                                                              <w:marLeft w:val="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153795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78423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79253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57186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1415768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96045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742200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151679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890210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93192666">
                                                                          <w:marLeft w:val="30"/>
                                                                          <w:marRight w:val="0"/>
                                                                          <w:marTop w:val="105"/>
                                                                          <w:marBottom w:val="4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5637512">
                                                                              <w:marLeft w:val="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361523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303881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7497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53348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00367685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281948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180971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185639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01533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14715710">
                                                                          <w:marLeft w:val="30"/>
                                                                          <w:marRight w:val="0"/>
                                                                          <w:marTop w:val="105"/>
                                                                          <w:marBottom w:val="4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32470110">
                                                                              <w:marLeft w:val="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307689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61813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80472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98390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9041125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615859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66866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1779715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865817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4814029">
                                                                          <w:marLeft w:val="30"/>
                                                                          <w:marRight w:val="0"/>
                                                                          <w:marTop w:val="105"/>
                                                                          <w:marBottom w:val="4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0230549">
                                                                              <w:marLeft w:val="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83982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200305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74724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99465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4252154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201712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45943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8023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040912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20877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929497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13075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8662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3251695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680269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677728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65764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734498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1583741">
                                                                          <w:marLeft w:val="30"/>
                                                                          <w:marRight w:val="0"/>
                                                                          <w:marTop w:val="105"/>
                                                                          <w:marBottom w:val="4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9358606">
                                                                              <w:marLeft w:val="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762842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02581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94897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58627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41910400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89983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037407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00470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428267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018994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751237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85540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89828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36055460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507496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2668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404664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909942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25987524">
                                                                          <w:marLeft w:val="30"/>
                                                                          <w:marRight w:val="0"/>
                                                                          <w:marTop w:val="105"/>
                                                                          <w:marBottom w:val="4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2222394">
                                                                              <w:marLeft w:val="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309032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409583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80829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3762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420573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801588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79954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1726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359117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34762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069614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70117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50354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8133957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90523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290416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390095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696218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162269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55195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58078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51350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77779650">
                                                                                      <w:marLeft w:val="0"/>
                                                                                      <w:marRight w:val="9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10227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271639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91905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278190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04113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6511673">
                                                              <w:marLeft w:val="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04442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99005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32669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046517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847702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577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06081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7924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58956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789855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29437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03682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50809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8419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894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5319">
                  <w:marLeft w:val="0"/>
                  <w:marRight w:val="-1066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117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588823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367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875535">
                          <w:marLeft w:val="16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555874">
                              <w:marLeft w:val="0"/>
                              <w:marRight w:val="0"/>
                              <w:marTop w:val="840"/>
                              <w:marBottom w:val="8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602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862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9993516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342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5287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divBdr>
                          <w:divsChild>
                            <w:div w:id="1833328942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444444"/>
                                <w:left w:val="single" w:sz="6" w:space="7" w:color="444444"/>
                                <w:bottom w:val="single" w:sz="6" w:space="0" w:color="444444"/>
                                <w:right w:val="single" w:sz="2" w:space="7" w:color="444444"/>
                              </w:divBdr>
                              <w:divsChild>
                                <w:div w:id="334572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1327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48018">
                  <w:marLeft w:val="0"/>
                  <w:marRight w:val="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048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184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6415948">
                      <w:marLeft w:val="0"/>
                      <w:marRight w:val="-1058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9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726944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252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usrefugeesponsorship.org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shhirsch/Google%20Drive/CRSI%202019%20Google%20Drive/CRSI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CRSI Template.dotx</Template>
  <TotalTime>0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Asher Hirsch</dc:creator>
  <cp:keywords/>
  <dc:description/>
  <cp:lastModifiedBy>Lisa Button</cp:lastModifiedBy>
  <cp:revision>2</cp:revision>
  <dcterms:created xsi:type="dcterms:W3CDTF">2020-12-03T01:12:00Z</dcterms:created>
  <dcterms:modified xsi:type="dcterms:W3CDTF">2020-12-03T01:12:00Z</dcterms:modified>
</cp:coreProperties>
</file>